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20A7" w:rsidRDefault="00265423">
      <w:pPr>
        <w:pStyle w:val="2"/>
        <w:spacing w:line="360" w:lineRule="auto"/>
        <w:jc w:val="center"/>
        <w:rPr>
          <w:rFonts w:ascii="宋体" w:hAnsi="宋体"/>
        </w:rPr>
      </w:pPr>
      <w:bookmarkStart w:id="0" w:name="_Toc519518897"/>
      <w:r>
        <w:rPr>
          <w:rFonts w:ascii="宋体" w:hAnsi="宋体" w:hint="eastAsia"/>
        </w:rPr>
        <w:t>0</w:t>
      </w:r>
      <w:r w:rsidR="00957C64">
        <w:rPr>
          <w:rFonts w:ascii="宋体" w:hAnsi="宋体"/>
        </w:rPr>
        <w:t>2</w:t>
      </w:r>
      <w:r>
        <w:rPr>
          <w:rFonts w:ascii="宋体" w:hAnsi="宋体" w:hint="eastAsia"/>
        </w:rPr>
        <w:t>.</w:t>
      </w:r>
      <w:bookmarkEnd w:id="0"/>
      <w:r w:rsidR="00957C64">
        <w:rPr>
          <w:rFonts w:ascii="宋体" w:hAnsi="宋体" w:hint="eastAsia"/>
        </w:rPr>
        <w:t>水晶手效果</w:t>
      </w:r>
      <w:bookmarkStart w:id="1" w:name="_GoBack"/>
      <w:bookmarkEnd w:id="1"/>
    </w:p>
    <w:p w:rsidR="002C20A7" w:rsidRDefault="00265423">
      <w:pPr>
        <w:pStyle w:val="3"/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2C20A7" w:rsidRDefault="00265423" w:rsidP="000C2CE5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使用ps滤镜工具制作如下图中右侧所示的水晶手效果。</w:t>
      </w:r>
    </w:p>
    <w:p w:rsidR="0034434A" w:rsidRPr="000C2CE5" w:rsidRDefault="0034434A" w:rsidP="0034434A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 wp14:anchorId="3DF15DEC" wp14:editId="6FACF8C7">
            <wp:extent cx="4629150" cy="52673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10126" t="5015" r="2001" b="2530"/>
                    <a:stretch/>
                  </pic:blipFill>
                  <pic:spPr bwMode="auto">
                    <a:xfrm>
                      <a:off x="0" y="0"/>
                      <a:ext cx="462915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Default="00265423">
      <w:pPr>
        <w:spacing w:line="360" w:lineRule="auto"/>
        <w:rPr>
          <w:rFonts w:ascii="宋体" w:eastAsia="宋体" w:hAnsi="宋体" w:cs="宋体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操作步骤：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</w:rPr>
      </w:pPr>
      <w:r w:rsidRPr="000C2CE5">
        <w:rPr>
          <w:rFonts w:ascii="宋体" w:eastAsia="宋体" w:hAnsi="宋体"/>
          <w:noProof/>
        </w:rPr>
        <w:lastRenderedPageBreak/>
        <w:drawing>
          <wp:inline distT="0" distB="0" distL="114300" distR="114300">
            <wp:extent cx="4161790" cy="3342640"/>
            <wp:effectExtent l="0" t="0" r="1016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1790" cy="3342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 w:cstheme="minorEastAsia"/>
          <w:sz w:val="24"/>
          <w:szCs w:val="24"/>
        </w:rPr>
      </w:pPr>
      <w:r w:rsidRPr="000C2CE5">
        <w:rPr>
          <w:rFonts w:ascii="宋体" w:eastAsia="宋体" w:hAnsi="宋体" w:cstheme="minorEastAsia" w:hint="eastAsia"/>
          <w:sz w:val="24"/>
          <w:szCs w:val="24"/>
        </w:rPr>
        <w:t>图7-1打开素材</w:t>
      </w:r>
    </w:p>
    <w:p w:rsidR="002C20A7" w:rsidRDefault="00265423">
      <w:pPr>
        <w:spacing w:line="360" w:lineRule="auto"/>
        <w:ind w:firstLineChars="200" w:firstLine="480"/>
        <w:rPr>
          <w:rFonts w:eastAsia="宋体"/>
        </w:rPr>
      </w:pPr>
      <w:r>
        <w:rPr>
          <w:rFonts w:ascii="宋体" w:eastAsia="宋体" w:hAnsi="宋体" w:hint="eastAsia"/>
          <w:sz w:val="24"/>
          <w:szCs w:val="24"/>
        </w:rPr>
        <w:t>1.打开素材图像。单击菜单【文件】-【打开】，找到准备好的素材图像，如图7-1所示。</w:t>
      </w:r>
    </w:p>
    <w:p w:rsidR="00CC0734" w:rsidRPr="000C2CE5" w:rsidRDefault="00CC0734" w:rsidP="00CC0734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 wp14:anchorId="432C4DED" wp14:editId="15B656A4">
            <wp:extent cx="4377055" cy="3717290"/>
            <wp:effectExtent l="0" t="0" r="4445" b="165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3717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C0734" w:rsidRPr="000C2CE5" w:rsidRDefault="00CC0734" w:rsidP="00CC0734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图7-2解锁图层</w:t>
      </w:r>
    </w:p>
    <w:p w:rsidR="002C20A7" w:rsidRDefault="00265423">
      <w:pPr>
        <w:spacing w:line="360" w:lineRule="auto"/>
        <w:ind w:firstLineChars="200" w:firstLine="480"/>
        <w:rPr>
          <w:rFonts w:asciiTheme="minorEastAsia" w:eastAsia="宋体" w:hAnsiTheme="minorEastAsia" w:cstheme="minorEastAsia"/>
          <w:b/>
          <w:bCs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2.解锁图层，如图7-2所示，在工具栏使用【魔棒工具】，如图7-3所示，</w:t>
      </w:r>
      <w:r>
        <w:rPr>
          <w:rFonts w:ascii="宋体" w:eastAsia="宋体" w:hAnsi="宋体" w:hint="eastAsia"/>
          <w:sz w:val="24"/>
          <w:szCs w:val="24"/>
        </w:rPr>
        <w:lastRenderedPageBreak/>
        <w:t>使用魔棒工具把图中手抠出来，如图7-4所示。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4529455" cy="3846830"/>
            <wp:effectExtent l="0" t="0" r="4445" b="127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384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图7-3魔棒工具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3365186" cy="3781425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4784" t="3809" r="5063" b="3393"/>
                    <a:stretch/>
                  </pic:blipFill>
                  <pic:spPr bwMode="auto">
                    <a:xfrm>
                      <a:off x="0" y="0"/>
                      <a:ext cx="3368526" cy="378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图7-4魔棒工具抠取素材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4410075" cy="3595106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4108" cy="359839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图7-5渐变叠加</w:t>
      </w:r>
    </w:p>
    <w:p w:rsidR="002C20A7" w:rsidRDefault="00265423">
      <w:pPr>
        <w:spacing w:line="360" w:lineRule="auto"/>
        <w:ind w:firstLineChars="200" w:firstLine="496"/>
        <w:jc w:val="left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3.新建图层为图层添加【渐变叠加】效果。完成效果如图7-6所示。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4562475" cy="51816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10483" t="2244" r="2940" b="3844"/>
                    <a:stretch/>
                  </pic:blipFill>
                  <pic:spPr bwMode="auto">
                    <a:xfrm>
                      <a:off x="0" y="0"/>
                      <a:ext cx="456247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图7-6添加渐变叠加</w:t>
      </w:r>
    </w:p>
    <w:p w:rsidR="002C20A7" w:rsidRDefault="002C20A7"/>
    <w:p w:rsidR="002C20A7" w:rsidRDefault="00265423">
      <w:pPr>
        <w:spacing w:line="360" w:lineRule="auto"/>
        <w:ind w:firstLineChars="200" w:firstLine="496"/>
        <w:jc w:val="left"/>
        <w:rPr>
          <w:rFonts w:asciiTheme="minorEastAsia" w:eastAsia="宋体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4.在图层0上添加一个黑色图层。</w:t>
      </w:r>
      <w:r>
        <w:rPr>
          <w:rFonts w:ascii="宋体" w:eastAsia="宋体" w:hAnsi="宋体" w:hint="eastAsia"/>
          <w:sz w:val="24"/>
          <w:szCs w:val="24"/>
        </w:rPr>
        <w:t>单击菜单【图像】-【调整】-【去色】，如图7-8所示。单击菜单【文件】-【存储为】，将文件命名为“纹理”，格式为PSD。如图7-9所示。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1913255" cy="23145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59736" b="43929"/>
                    <a:stretch/>
                  </pic:blipFill>
                  <pic:spPr bwMode="auto">
                    <a:xfrm>
                      <a:off x="0" y="0"/>
                      <a:ext cx="191325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Default="00265423" w:rsidP="000C2CE5">
      <w:pPr>
        <w:spacing w:line="360" w:lineRule="auto"/>
        <w:jc w:val="center"/>
        <w:rPr>
          <w:rFonts w:asciiTheme="minorEastAsia" w:hAnsiTheme="minorEastAsia" w:cstheme="minorEastAsia"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图7-7添加黑色图层</w:t>
      </w:r>
    </w:p>
    <w:p w:rsidR="002C20A7" w:rsidRDefault="002C20A7"/>
    <w:p w:rsidR="002C20A7" w:rsidRDefault="002C20A7"/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4547870" cy="358140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13732" b="1571"/>
                    <a:stretch/>
                  </pic:blipFill>
                  <pic:spPr bwMode="auto">
                    <a:xfrm>
                      <a:off x="0" y="0"/>
                      <a:ext cx="454787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图7-8去色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3707256" cy="4067175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rcRect b="1300"/>
                    <a:stretch>
                      <a:fillRect/>
                    </a:stretch>
                  </pic:blipFill>
                  <pic:spPr>
                    <a:xfrm>
                      <a:off x="0" y="0"/>
                      <a:ext cx="3709558" cy="406970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图7-9纹理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5269230" cy="3779520"/>
            <wp:effectExtent l="0" t="0" r="7620" b="1143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79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图7-10回到主操作文件</w:t>
      </w:r>
    </w:p>
    <w:p w:rsidR="002C20A7" w:rsidRDefault="00265423">
      <w:pPr>
        <w:spacing w:line="360" w:lineRule="auto"/>
        <w:ind w:firstLineChars="200" w:firstLine="496"/>
        <w:rPr>
          <w:rFonts w:asciiTheme="minorEastAsia" w:hAnsiTheme="minorEastAsia" w:cstheme="minorEastAsia"/>
          <w:color w:val="333333"/>
          <w:spacing w:val="4"/>
          <w:sz w:val="24"/>
          <w:szCs w:val="24"/>
          <w:shd w:val="clear" w:color="auto" w:fill="FFFFFF"/>
        </w:rPr>
      </w:pP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lastRenderedPageBreak/>
        <w:t>5.回到主操作文件，如图7-10所示，执行命令</w:t>
      </w:r>
      <w:r>
        <w:rPr>
          <w:rFonts w:asciiTheme="minorEastAsia" w:hAnsiTheme="minorEastAsia" w:cstheme="minorEastAsia" w:hint="eastAsia"/>
          <w:sz w:val="24"/>
          <w:szCs w:val="24"/>
        </w:rPr>
        <w:t>【滤镜】-【高斯模糊】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，半径3，如图7-11至7-12所示。执行命令</w:t>
      </w:r>
      <w:r>
        <w:rPr>
          <w:rFonts w:asciiTheme="minorEastAsia" w:hAnsiTheme="minorEastAsia" w:cstheme="minorEastAsia" w:hint="eastAsia"/>
          <w:sz w:val="24"/>
          <w:szCs w:val="24"/>
        </w:rPr>
        <w:t>【滤镜】-【滤镜库】，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在滤镜库中，载入“纹理”玻璃滤镜，再做【扭曲】-【玻璃】</w:t>
      </w:r>
      <w:r>
        <w:rPr>
          <w:rFonts w:asciiTheme="minorEastAsia" w:hAnsiTheme="minorEastAsia" w:cstheme="minorEastAsia" w:hint="eastAsia"/>
          <w:sz w:val="24"/>
          <w:szCs w:val="24"/>
        </w:rPr>
        <w:t>-【纹理】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滤镜。如图7-13，执行命令</w:t>
      </w:r>
      <w:r>
        <w:rPr>
          <w:rFonts w:asciiTheme="minorEastAsia" w:hAnsiTheme="minorEastAsia" w:cstheme="minorEastAsia" w:hint="eastAsia"/>
          <w:sz w:val="24"/>
          <w:szCs w:val="24"/>
        </w:rPr>
        <w:t>【滤镜】-【滤镜库】-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【艺术化】-【塑料包装】滤镜，如图7-14所示，完成后效果在图7-15所示。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3036570" cy="40767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23878" b="13593"/>
                    <a:stretch/>
                  </pic:blipFill>
                  <pic:spPr bwMode="auto">
                    <a:xfrm>
                      <a:off x="0" y="0"/>
                      <a:ext cx="303657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图7-11高斯模糊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3199765" cy="3171190"/>
            <wp:effectExtent l="0" t="0" r="63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12729"/>
                    <a:stretch/>
                  </pic:blipFill>
                  <pic:spPr bwMode="auto">
                    <a:xfrm>
                      <a:off x="0" y="0"/>
                      <a:ext cx="3199765" cy="317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图7-12设置半径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drawing>
          <wp:inline distT="0" distB="0" distL="114300" distR="114300">
            <wp:extent cx="6070600" cy="4481830"/>
            <wp:effectExtent l="0" t="0" r="6350" b="139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rcRect l="32559" b="25010"/>
                    <a:stretch>
                      <a:fillRect/>
                    </a:stretch>
                  </pic:blipFill>
                  <pic:spPr>
                    <a:xfrm>
                      <a:off x="0" y="0"/>
                      <a:ext cx="6070600" cy="4481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图7-13载入纹理设置玻璃滤镜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5268595" cy="4289425"/>
            <wp:effectExtent l="0" t="0" r="8255" b="158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rcRect b="29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8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图7-14载入塑料包装滤镜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5269230" cy="5970905"/>
            <wp:effectExtent l="0" t="0" r="7620" b="1079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70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图7-15完成后效果</w:t>
      </w:r>
    </w:p>
    <w:p w:rsidR="002C20A7" w:rsidRDefault="00265423">
      <w:pPr>
        <w:spacing w:line="360" w:lineRule="auto"/>
        <w:ind w:firstLineChars="200" w:firstLine="496"/>
        <w:jc w:val="left"/>
        <w:rPr>
          <w:rFonts w:asciiTheme="minorEastAsia" w:eastAsia="宋体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6.执行命令</w:t>
      </w:r>
      <w:r>
        <w:rPr>
          <w:rFonts w:asciiTheme="minorEastAsia" w:hAnsiTheme="minorEastAsia" w:cstheme="minorEastAsia" w:hint="eastAsia"/>
          <w:sz w:val="24"/>
          <w:szCs w:val="24"/>
        </w:rPr>
        <w:t>【图像】-【调整】-【去色】，如图7-16所示。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执行命令</w:t>
      </w:r>
      <w:r>
        <w:rPr>
          <w:rFonts w:asciiTheme="minorEastAsia" w:hAnsiTheme="minorEastAsia" w:cstheme="minorEastAsia" w:hint="eastAsia"/>
          <w:sz w:val="24"/>
          <w:szCs w:val="24"/>
        </w:rPr>
        <w:t>【图像】-【调整】-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【色阶】调整图层，如图7-17至7-18所示。</w:t>
      </w:r>
      <w:r>
        <w:rPr>
          <w:rFonts w:ascii="宋体" w:eastAsia="宋体" w:hAnsi="宋体" w:hint="eastAsia"/>
          <w:sz w:val="24"/>
          <w:szCs w:val="24"/>
        </w:rPr>
        <w:t>最终效果如图7-19所示。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5271770" cy="5644515"/>
            <wp:effectExtent l="0" t="0" r="5080" b="133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644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图7-16去色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lastRenderedPageBreak/>
        <w:drawing>
          <wp:inline distT="0" distB="0" distL="114300" distR="114300">
            <wp:extent cx="5270500" cy="3976370"/>
            <wp:effectExtent l="0" t="0" r="635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76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图7-17调整色阶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drawing>
          <wp:inline distT="0" distB="0" distL="114300" distR="114300">
            <wp:extent cx="2723515" cy="3590290"/>
            <wp:effectExtent l="0" t="0" r="635" b="1016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23515" cy="3590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图7-18调整色阶去掌纹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5270500" cy="5955665"/>
            <wp:effectExtent l="0" t="0" r="6350" b="698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955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图7-19最终效果</w:t>
      </w:r>
    </w:p>
    <w:p w:rsidR="002C20A7" w:rsidRDefault="00265423">
      <w:pPr>
        <w:spacing w:line="360" w:lineRule="auto"/>
        <w:ind w:firstLineChars="200" w:firstLine="480"/>
        <w:jc w:val="left"/>
        <w:rPr>
          <w:rFonts w:asciiTheme="minorEastAsia" w:hAnsiTheme="minorEastAsia" w:cstheme="minorEastAsia"/>
          <w:sz w:val="24"/>
          <w:szCs w:val="24"/>
        </w:rPr>
      </w:pPr>
      <w:r>
        <w:rPr>
          <w:rFonts w:asciiTheme="minorEastAsia" w:hAnsiTheme="minorEastAsia" w:cstheme="minorEastAsia" w:hint="eastAsia"/>
          <w:sz w:val="24"/>
          <w:szCs w:val="24"/>
        </w:rPr>
        <w:t>7.在工具栏中点击魔棒工具，</w:t>
      </w:r>
      <w:r>
        <w:rPr>
          <w:rFonts w:ascii="宋体" w:eastAsia="宋体" w:hAnsi="宋体" w:hint="eastAsia"/>
          <w:sz w:val="24"/>
          <w:szCs w:val="24"/>
        </w:rPr>
        <w:t>使用魔棒工具把图中素材抠出来</w:t>
      </w:r>
      <w:r>
        <w:rPr>
          <w:rFonts w:asciiTheme="minorEastAsia" w:hAnsiTheme="minorEastAsia" w:cstheme="minorEastAsia" w:hint="eastAsia"/>
          <w:sz w:val="24"/>
          <w:szCs w:val="24"/>
        </w:rPr>
        <w:t>，如图7-20所示。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.执行命令</w:t>
      </w:r>
      <w:r>
        <w:rPr>
          <w:rFonts w:asciiTheme="minorEastAsia" w:hAnsiTheme="minorEastAsia" w:cstheme="minorEastAsia" w:hint="eastAsia"/>
          <w:sz w:val="24"/>
          <w:szCs w:val="24"/>
        </w:rPr>
        <w:t>【图像】-【调整】-【色彩平衡】，最终效果如图7-23所示。</w:t>
      </w:r>
      <w:r>
        <w:rPr>
          <w:rFonts w:asciiTheme="minorEastAsia" w:hAnsiTheme="minorEastAsia" w:cstheme="minorEastAsia" w:hint="eastAsia"/>
          <w:color w:val="333333"/>
          <w:spacing w:val="4"/>
          <w:sz w:val="24"/>
          <w:szCs w:val="24"/>
          <w:shd w:val="clear" w:color="auto" w:fill="FFFFFF"/>
        </w:rPr>
        <w:t>执行命令</w:t>
      </w:r>
      <w:r>
        <w:rPr>
          <w:rFonts w:asciiTheme="minorEastAsia" w:hAnsiTheme="minorEastAsia" w:cstheme="minorEastAsia" w:hint="eastAsia"/>
          <w:sz w:val="24"/>
          <w:szCs w:val="24"/>
        </w:rPr>
        <w:t>【文件】-【存储为】，将文件保存为JPG格式，如图7-24所示。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4886325" cy="565785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 rotWithShape="1">
                    <a:blip r:embed="rId27"/>
                    <a:srcRect l="3433" t="655" r="3879" b="2117"/>
                    <a:stretch/>
                  </pic:blipFill>
                  <pic:spPr bwMode="auto">
                    <a:xfrm>
                      <a:off x="0" y="0"/>
                      <a:ext cx="488632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图7-20魔棒工具抠图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4414520" cy="4694555"/>
            <wp:effectExtent l="0" t="0" r="508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 rotWithShape="1">
                    <a:blip r:embed="rId28"/>
                    <a:srcRect l="16261" b="1584"/>
                    <a:stretch/>
                  </pic:blipFill>
                  <pic:spPr bwMode="auto">
                    <a:xfrm>
                      <a:off x="0" y="0"/>
                      <a:ext cx="4414520" cy="469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图7-21色彩平衡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4760595" cy="3943350"/>
            <wp:effectExtent l="0" t="0" r="190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 rotWithShape="1">
                    <a:blip r:embed="rId29"/>
                    <a:srcRect l="9664" t="3685" b="952"/>
                    <a:stretch/>
                  </pic:blipFill>
                  <pic:spPr bwMode="auto">
                    <a:xfrm>
                      <a:off x="0" y="0"/>
                      <a:ext cx="476059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图7-22调整色彩平衡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4629150" cy="52673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10126" t="5015" r="2001" b="2530"/>
                    <a:stretch/>
                  </pic:blipFill>
                  <pic:spPr bwMode="auto">
                    <a:xfrm>
                      <a:off x="0" y="0"/>
                      <a:ext cx="462915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图7-23最终效果</w:t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114300" distR="114300">
            <wp:extent cx="3931548" cy="437007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34991" cy="437389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C20A7" w:rsidRPr="000C2CE5" w:rsidRDefault="00265423" w:rsidP="000C2CE5">
      <w:pPr>
        <w:spacing w:line="360" w:lineRule="auto"/>
        <w:jc w:val="center"/>
        <w:rPr>
          <w:rFonts w:ascii="宋体" w:eastAsia="宋体" w:hAnsi="宋体"/>
          <w:noProof/>
          <w:sz w:val="24"/>
          <w:szCs w:val="24"/>
        </w:rPr>
      </w:pPr>
      <w:r w:rsidRPr="000C2CE5">
        <w:rPr>
          <w:rFonts w:ascii="宋体" w:eastAsia="宋体" w:hAnsi="宋体" w:hint="eastAsia"/>
          <w:noProof/>
          <w:sz w:val="24"/>
          <w:szCs w:val="24"/>
        </w:rPr>
        <w:t>图7-24存储图像</w:t>
      </w:r>
    </w:p>
    <w:sectPr w:rsidR="002C20A7" w:rsidRPr="000C2C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423B" w:rsidRDefault="006F423B" w:rsidP="000C2CE5">
      <w:r>
        <w:separator/>
      </w:r>
    </w:p>
  </w:endnote>
  <w:endnote w:type="continuationSeparator" w:id="0">
    <w:p w:rsidR="006F423B" w:rsidRDefault="006F423B" w:rsidP="000C2C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423B" w:rsidRDefault="006F423B" w:rsidP="000C2CE5">
      <w:r>
        <w:separator/>
      </w:r>
    </w:p>
  </w:footnote>
  <w:footnote w:type="continuationSeparator" w:id="0">
    <w:p w:rsidR="006F423B" w:rsidRDefault="006F423B" w:rsidP="000C2CE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attachedTemplate r:id="rId1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77146B"/>
    <w:rsid w:val="000C2CE5"/>
    <w:rsid w:val="00265423"/>
    <w:rsid w:val="002C20A7"/>
    <w:rsid w:val="0034434A"/>
    <w:rsid w:val="006F423B"/>
    <w:rsid w:val="00957C64"/>
    <w:rsid w:val="00CC0734"/>
    <w:rsid w:val="00D03E28"/>
    <w:rsid w:val="0977146B"/>
    <w:rsid w:val="3BE72720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FA67E4"/>
  <w15:docId w15:val="{6ACA1EEF-8ED9-405A-B8DC-B3963F357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0C2CE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0C2CE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0C2CE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0C2CE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9</TotalTime>
  <Pages>19</Pages>
  <Words>138</Words>
  <Characters>793</Characters>
  <Application>Microsoft Office Word</Application>
  <DocSecurity>0</DocSecurity>
  <Lines>6</Lines>
  <Paragraphs>1</Paragraphs>
  <ScaleCrop>false</ScaleCrop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ALIVE</dc:creator>
  <cp:lastModifiedBy>Kandon</cp:lastModifiedBy>
  <cp:revision>5</cp:revision>
  <dcterms:created xsi:type="dcterms:W3CDTF">2018-11-27T01:56:00Z</dcterms:created>
  <dcterms:modified xsi:type="dcterms:W3CDTF">2018-12-06T04:24:00Z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2052-10.1.0.7668</vt:lpwstr>
  </property>
</Properties>
</file>