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D81" w:rsidRDefault="00024D81" w:rsidP="00024D81">
      <w:pPr>
        <w:pStyle w:val="2"/>
        <w:spacing w:line="360" w:lineRule="auto"/>
        <w:jc w:val="center"/>
        <w:rPr>
          <w:rFonts w:ascii="宋体" w:hAnsi="宋体"/>
        </w:rPr>
      </w:pPr>
      <w:bookmarkStart w:id="0" w:name="_Toc519518897"/>
      <w:r>
        <w:rPr>
          <w:rFonts w:ascii="宋体" w:hAnsi="宋体" w:hint="eastAsia"/>
        </w:rPr>
        <w:t>0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.</w:t>
      </w:r>
      <w:bookmarkEnd w:id="0"/>
      <w:r>
        <w:rPr>
          <w:rFonts w:ascii="宋体" w:hAnsi="宋体" w:hint="eastAsia"/>
        </w:rPr>
        <w:t>水晶手效果</w:t>
      </w:r>
    </w:p>
    <w:p w:rsidR="00024D81" w:rsidRDefault="00024D81" w:rsidP="00024D81">
      <w:pPr>
        <w:pStyle w:val="3"/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★课后练习：</w:t>
      </w:r>
    </w:p>
    <w:p w:rsidR="00024D81" w:rsidRDefault="00024D81" w:rsidP="00024D8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使用</w:t>
      </w:r>
      <w:proofErr w:type="spellStart"/>
      <w:r>
        <w:rPr>
          <w:rFonts w:ascii="宋体" w:eastAsia="宋体" w:hAnsi="宋体" w:hint="eastAsia"/>
          <w:sz w:val="24"/>
          <w:szCs w:val="24"/>
        </w:rPr>
        <w:t>ps</w:t>
      </w:r>
      <w:proofErr w:type="spellEnd"/>
      <w:r>
        <w:rPr>
          <w:rFonts w:ascii="宋体" w:eastAsia="宋体" w:hAnsi="宋体" w:hint="eastAsia"/>
          <w:sz w:val="24"/>
          <w:szCs w:val="24"/>
        </w:rPr>
        <w:t>滤镜工具制作如下图中右侧所示的水晶手效果。</w:t>
      </w:r>
      <w:r w:rsidR="00F63D96">
        <w:rPr>
          <w:rFonts w:ascii="宋体" w:eastAsia="宋体" w:hAnsi="宋体" w:cs="Times New Roman" w:hint="eastAsia"/>
          <w:sz w:val="24"/>
          <w:szCs w:val="24"/>
        </w:rPr>
        <w:t>保存为PSD格式，</w:t>
      </w:r>
      <w:r w:rsidR="00F63D96" w:rsidRPr="00020D9E">
        <w:rPr>
          <w:rFonts w:ascii="宋体" w:eastAsia="宋体" w:hAnsi="宋体" w:cs="Times New Roman" w:hint="eastAsia"/>
          <w:sz w:val="24"/>
          <w:szCs w:val="24"/>
        </w:rPr>
        <w:t>并在图片做好水印，水印内容包含学号和姓名。</w:t>
      </w:r>
      <w:bookmarkStart w:id="1" w:name="_GoBack"/>
      <w:bookmarkEnd w:id="1"/>
    </w:p>
    <w:p w:rsidR="00024D81" w:rsidRPr="000C2CE5" w:rsidRDefault="00024D81" w:rsidP="00024D81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0C2CE5">
        <w:rPr>
          <w:rFonts w:ascii="宋体" w:eastAsia="宋体" w:hAnsi="宋体"/>
          <w:noProof/>
          <w:sz w:val="24"/>
          <w:szCs w:val="24"/>
        </w:rPr>
        <w:drawing>
          <wp:inline distT="0" distB="0" distL="114300" distR="114300" wp14:anchorId="6F70D8F6" wp14:editId="57404CF4">
            <wp:extent cx="4629150" cy="52673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 rotWithShape="1">
                    <a:blip r:embed="rId8"/>
                    <a:srcRect l="10126" t="5015" r="2001" b="2530"/>
                    <a:stretch/>
                  </pic:blipFill>
                  <pic:spPr bwMode="auto">
                    <a:xfrm>
                      <a:off x="0" y="0"/>
                      <a:ext cx="4629150" cy="526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C20A7" w:rsidRPr="00024D81" w:rsidRDefault="002C20A7" w:rsidP="00024D81"/>
    <w:sectPr w:rsidR="002C20A7" w:rsidRPr="00024D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9AB" w:rsidRDefault="00D009AB" w:rsidP="000C2CE5">
      <w:r>
        <w:separator/>
      </w:r>
    </w:p>
  </w:endnote>
  <w:endnote w:type="continuationSeparator" w:id="0">
    <w:p w:rsidR="00D009AB" w:rsidRDefault="00D009AB" w:rsidP="000C2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9AB" w:rsidRDefault="00D009AB" w:rsidP="000C2CE5">
      <w:r>
        <w:separator/>
      </w:r>
    </w:p>
  </w:footnote>
  <w:footnote w:type="continuationSeparator" w:id="0">
    <w:p w:rsidR="00D009AB" w:rsidRDefault="00D009AB" w:rsidP="000C2C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77146B"/>
    <w:rsid w:val="00024D81"/>
    <w:rsid w:val="000C2CE5"/>
    <w:rsid w:val="00265423"/>
    <w:rsid w:val="002C20A7"/>
    <w:rsid w:val="0034434A"/>
    <w:rsid w:val="006F423B"/>
    <w:rsid w:val="00957C64"/>
    <w:rsid w:val="00CC0734"/>
    <w:rsid w:val="00D009AB"/>
    <w:rsid w:val="00D03E28"/>
    <w:rsid w:val="00D47ECF"/>
    <w:rsid w:val="00F63D96"/>
    <w:rsid w:val="0977146B"/>
    <w:rsid w:val="3BE7272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C2C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C2CE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0C2C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C2CE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F63D96"/>
    <w:rPr>
      <w:sz w:val="18"/>
      <w:szCs w:val="18"/>
    </w:rPr>
  </w:style>
  <w:style w:type="character" w:customStyle="1" w:styleId="Char1">
    <w:name w:val="批注框文本 Char"/>
    <w:basedOn w:val="a0"/>
    <w:link w:val="a5"/>
    <w:rsid w:val="00F63D9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C2C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C2CE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0C2C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C2CE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F63D96"/>
    <w:rPr>
      <w:sz w:val="18"/>
      <w:szCs w:val="18"/>
    </w:rPr>
  </w:style>
  <w:style w:type="character" w:customStyle="1" w:styleId="Char1">
    <w:name w:val="批注框文本 Char"/>
    <w:basedOn w:val="a0"/>
    <w:link w:val="a5"/>
    <w:rsid w:val="00F63D9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9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ALIVE</dc:creator>
  <cp:lastModifiedBy>SkyUser</cp:lastModifiedBy>
  <cp:revision>7</cp:revision>
  <dcterms:created xsi:type="dcterms:W3CDTF">2018-11-27T01:56:00Z</dcterms:created>
  <dcterms:modified xsi:type="dcterms:W3CDTF">2018-12-11T02:40:00Z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