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356" w:rsidRDefault="00C53356" w:rsidP="00C53356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5"/>
      <w:r>
        <w:rPr>
          <w:rFonts w:ascii="宋体" w:hAnsi="宋体" w:hint="eastAsia"/>
        </w:rPr>
        <w:t>05.创建与管理图层</w:t>
      </w:r>
      <w:bookmarkEnd w:id="0"/>
    </w:p>
    <w:p w:rsidR="00C53356" w:rsidRDefault="00C53356" w:rsidP="00C53356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C53356" w:rsidRDefault="00C53356" w:rsidP="00C5335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使用Photoshop的</w:t>
      </w:r>
      <w:proofErr w:type="gramStart"/>
      <w:r>
        <w:rPr>
          <w:rFonts w:ascii="宋体" w:eastAsia="宋体" w:hAnsi="宋体" w:hint="eastAsia"/>
          <w:sz w:val="24"/>
          <w:szCs w:val="24"/>
        </w:rPr>
        <w:t>图层制作</w:t>
      </w:r>
      <w:proofErr w:type="gramEnd"/>
      <w:r>
        <w:rPr>
          <w:rFonts w:ascii="宋体" w:eastAsia="宋体" w:hAnsi="宋体" w:hint="eastAsia"/>
          <w:sz w:val="24"/>
          <w:szCs w:val="24"/>
        </w:rPr>
        <w:t>“江西特产”立体文字效果，效果如图所示，尺寸7</w:t>
      </w:r>
      <w:r>
        <w:rPr>
          <w:rFonts w:ascii="宋体" w:eastAsia="宋体" w:hAnsi="宋体"/>
          <w:sz w:val="24"/>
          <w:szCs w:val="24"/>
        </w:rPr>
        <w:t>00</w:t>
      </w:r>
      <w:r>
        <w:rPr>
          <w:rFonts w:ascii="宋体" w:eastAsia="宋体" w:hAnsi="宋体" w:hint="eastAsia"/>
          <w:sz w:val="24"/>
          <w:szCs w:val="24"/>
        </w:rPr>
        <w:t>。并在图片做好水印，水印内容包含学号和姓名。</w:t>
      </w:r>
    </w:p>
    <w:p w:rsidR="00C53356" w:rsidRDefault="00C53356" w:rsidP="00C53356">
      <w:pPr>
        <w:spacing w:line="360" w:lineRule="auto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 wp14:anchorId="0398B0A4" wp14:editId="13BD455E">
            <wp:extent cx="4886325" cy="17335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rcRect l="4880" t="23095" r="2397" b="34873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269" w:rsidRPr="00C53356" w:rsidRDefault="00E06269" w:rsidP="00C53356">
      <w:bookmarkStart w:id="1" w:name="_GoBack"/>
      <w:bookmarkEnd w:id="1"/>
    </w:p>
    <w:sectPr w:rsidR="00E06269" w:rsidRPr="00C53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04" w:rsidRDefault="00046404" w:rsidP="00C53356">
      <w:r>
        <w:separator/>
      </w:r>
    </w:p>
  </w:endnote>
  <w:endnote w:type="continuationSeparator" w:id="0">
    <w:p w:rsidR="00046404" w:rsidRDefault="00046404" w:rsidP="00C53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04" w:rsidRDefault="00046404" w:rsidP="00C53356">
      <w:r>
        <w:separator/>
      </w:r>
    </w:p>
  </w:footnote>
  <w:footnote w:type="continuationSeparator" w:id="0">
    <w:p w:rsidR="00046404" w:rsidRDefault="00046404" w:rsidP="00C53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94980D"/>
    <w:multiLevelType w:val="singleLevel"/>
    <w:tmpl w:val="9694980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1787E20"/>
    <w:rsid w:val="000017E1"/>
    <w:rsid w:val="00046404"/>
    <w:rsid w:val="002865A8"/>
    <w:rsid w:val="00461D8B"/>
    <w:rsid w:val="006B1E0E"/>
    <w:rsid w:val="00765791"/>
    <w:rsid w:val="00C53356"/>
    <w:rsid w:val="00E06269"/>
    <w:rsid w:val="18EA7D85"/>
    <w:rsid w:val="20804AEE"/>
    <w:rsid w:val="292852D6"/>
    <w:rsid w:val="3FCA319C"/>
    <w:rsid w:val="5C0C26E0"/>
    <w:rsid w:val="6D535020"/>
    <w:rsid w:val="71787E20"/>
    <w:rsid w:val="7860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04E922-C7F6-423C-946D-DACE72A8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53356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53356"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26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5</cp:revision>
  <dcterms:created xsi:type="dcterms:W3CDTF">2018-11-26T07:57:00Z</dcterms:created>
  <dcterms:modified xsi:type="dcterms:W3CDTF">2018-12-04T14:28:00Z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