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D5A" w:rsidRDefault="000C0D5A" w:rsidP="000C0D5A">
      <w:pPr>
        <w:pStyle w:val="2"/>
        <w:spacing w:line="360" w:lineRule="auto"/>
        <w:jc w:val="center"/>
        <w:rPr>
          <w:rFonts w:ascii="宋体" w:hAnsi="宋体"/>
        </w:rPr>
      </w:pPr>
      <w:r w:rsidRPr="000C0D5A">
        <w:rPr>
          <w:rFonts w:ascii="宋体" w:hAnsi="宋体" w:hint="eastAsia"/>
        </w:rPr>
        <w:t>02金属浮雕文字</w:t>
      </w:r>
      <w:r>
        <w:rPr>
          <w:rFonts w:ascii="宋体" w:hAnsi="宋体"/>
        </w:rPr>
        <w:t xml:space="preserve"> </w:t>
      </w:r>
    </w:p>
    <w:p w:rsidR="000C0D5A" w:rsidRDefault="000C0D5A" w:rsidP="000C0D5A">
      <w:pPr>
        <w:pStyle w:val="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★课后练习：</w:t>
      </w:r>
    </w:p>
    <w:p w:rsidR="000C0D5A" w:rsidRDefault="000C0D5A" w:rsidP="000C0D5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使用</w:t>
      </w:r>
      <w:proofErr w:type="spellStart"/>
      <w:r>
        <w:rPr>
          <w:rFonts w:ascii="宋体" w:eastAsia="宋体" w:hAnsi="宋体" w:hint="eastAsia"/>
          <w:sz w:val="24"/>
          <w:szCs w:val="24"/>
        </w:rPr>
        <w:t>ps</w:t>
      </w:r>
      <w:proofErr w:type="spellEnd"/>
      <w:r>
        <w:rPr>
          <w:rFonts w:ascii="宋体" w:eastAsia="宋体" w:hAnsi="宋体" w:hint="eastAsia"/>
          <w:sz w:val="24"/>
          <w:szCs w:val="24"/>
        </w:rPr>
        <w:t>的图层混合选项制作下图所示的金色浮雕字效果。</w:t>
      </w:r>
      <w:r w:rsidR="00F51F36">
        <w:rPr>
          <w:rFonts w:ascii="宋体" w:eastAsia="宋体" w:hAnsi="宋体" w:cs="Times New Roman" w:hint="eastAsia"/>
          <w:sz w:val="24"/>
          <w:szCs w:val="24"/>
        </w:rPr>
        <w:t>保存为JPG格式，</w:t>
      </w:r>
      <w:r w:rsidR="00F51F36" w:rsidRPr="00020D9E">
        <w:rPr>
          <w:rFonts w:ascii="宋体" w:eastAsia="宋体" w:hAnsi="宋体" w:cs="Times New Roman" w:hint="eastAsia"/>
          <w:sz w:val="24"/>
          <w:szCs w:val="24"/>
        </w:rPr>
        <w:t>并在图片做好水印，水印内容包含学号和姓名。</w:t>
      </w:r>
      <w:bookmarkStart w:id="0" w:name="_GoBack"/>
      <w:bookmarkEnd w:id="0"/>
    </w:p>
    <w:p w:rsidR="000C0D5A" w:rsidRPr="00514AB3" w:rsidRDefault="000C0D5A" w:rsidP="000C0D5A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514AB3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 wp14:anchorId="5E0AF348" wp14:editId="65240A3D">
            <wp:extent cx="3886200" cy="1257300"/>
            <wp:effectExtent l="0" t="0" r="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l="18068" t="31364" r="8215" b="34135"/>
                    <a:stretch/>
                  </pic:blipFill>
                  <pic:spPr bwMode="auto">
                    <a:xfrm>
                      <a:off x="0" y="0"/>
                      <a:ext cx="38862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2CCA" w:rsidRPr="000C0D5A" w:rsidRDefault="00C42CCA" w:rsidP="000C0D5A"/>
    <w:sectPr w:rsidR="00C42CCA" w:rsidRPr="000C0D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02F" w:rsidRDefault="00F5302F" w:rsidP="00514AB3">
      <w:r>
        <w:separator/>
      </w:r>
    </w:p>
  </w:endnote>
  <w:endnote w:type="continuationSeparator" w:id="0">
    <w:p w:rsidR="00F5302F" w:rsidRDefault="00F5302F" w:rsidP="00514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02F" w:rsidRDefault="00F5302F" w:rsidP="00514AB3">
      <w:r>
        <w:separator/>
      </w:r>
    </w:p>
  </w:footnote>
  <w:footnote w:type="continuationSeparator" w:id="0">
    <w:p w:rsidR="00F5302F" w:rsidRDefault="00F5302F" w:rsidP="00514A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D27111"/>
    <w:rsid w:val="000C0D5A"/>
    <w:rsid w:val="00514AB3"/>
    <w:rsid w:val="00A80501"/>
    <w:rsid w:val="00A93379"/>
    <w:rsid w:val="00C42CCA"/>
    <w:rsid w:val="00F51F36"/>
    <w:rsid w:val="00F5302F"/>
    <w:rsid w:val="056553D2"/>
    <w:rsid w:val="12D27111"/>
    <w:rsid w:val="325C3C4A"/>
    <w:rsid w:val="6D535020"/>
    <w:rsid w:val="7245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14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14AB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14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14AB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F51F36"/>
    <w:rPr>
      <w:sz w:val="18"/>
      <w:szCs w:val="18"/>
    </w:rPr>
  </w:style>
  <w:style w:type="character" w:customStyle="1" w:styleId="Char1">
    <w:name w:val="批注框文本 Char"/>
    <w:basedOn w:val="a0"/>
    <w:link w:val="a5"/>
    <w:rsid w:val="00F51F3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14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14AB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14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14AB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F51F36"/>
    <w:rPr>
      <w:sz w:val="18"/>
      <w:szCs w:val="18"/>
    </w:rPr>
  </w:style>
  <w:style w:type="character" w:customStyle="1" w:styleId="Char1">
    <w:name w:val="批注框文本 Char"/>
    <w:basedOn w:val="a0"/>
    <w:link w:val="a5"/>
    <w:rsid w:val="00F51F3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ALIVE</dc:creator>
  <cp:lastModifiedBy>SkyUser</cp:lastModifiedBy>
  <cp:revision>4</cp:revision>
  <dcterms:created xsi:type="dcterms:W3CDTF">2018-11-26T09:28:00Z</dcterms:created>
  <dcterms:modified xsi:type="dcterms:W3CDTF">2018-12-11T02:39:00Z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